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DAD47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CLAVILLE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3A7D5A14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59092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8330A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May1401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(C.F.R. 1399-1405 p.83)</w:t>
      </w:r>
    </w:p>
    <w:p w14:paraId="7D8AE62A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ACC9CD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690B9" w14:textId="77777777" w:rsidR="0008676B" w:rsidRDefault="0008676B" w:rsidP="00086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62496F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567D" w14:textId="77777777" w:rsidR="0008676B" w:rsidRDefault="0008676B" w:rsidP="009139A6">
      <w:r>
        <w:separator/>
      </w:r>
    </w:p>
  </w:endnote>
  <w:endnote w:type="continuationSeparator" w:id="0">
    <w:p w14:paraId="74F34E2A" w14:textId="77777777" w:rsidR="0008676B" w:rsidRDefault="000867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7C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0E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C10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A414" w14:textId="77777777" w:rsidR="0008676B" w:rsidRDefault="0008676B" w:rsidP="009139A6">
      <w:r>
        <w:separator/>
      </w:r>
    </w:p>
  </w:footnote>
  <w:footnote w:type="continuationSeparator" w:id="0">
    <w:p w14:paraId="43EBE883" w14:textId="77777777" w:rsidR="0008676B" w:rsidRDefault="000867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00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78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75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B"/>
    <w:rsid w:val="000666E0"/>
    <w:rsid w:val="0008676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A8A7A"/>
  <w15:chartTrackingRefBased/>
  <w15:docId w15:val="{5AEB6532-1F94-47ED-9904-6B3D7DAD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2021-04-20T20:41:00Z</dcterms:created>
  <dcterms:modified xsi:type="dcterms:W3CDTF">2021-04-20T20:41:00Z</dcterms:modified>
</cp:coreProperties>
</file>